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226B78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226B78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0A80E570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862962">
        <w:rPr>
          <w:rFonts w:ascii="Corbel" w:hAnsi="Corbel"/>
          <w:i/>
          <w:smallCaps/>
          <w:sz w:val="24"/>
          <w:szCs w:val="24"/>
        </w:rPr>
        <w:t xml:space="preserve"> </w:t>
      </w:r>
      <w:r w:rsidR="00127BE7">
        <w:rPr>
          <w:rFonts w:ascii="Corbel" w:hAnsi="Corbel"/>
          <w:i/>
          <w:smallCaps/>
          <w:sz w:val="24"/>
          <w:szCs w:val="24"/>
        </w:rPr>
        <w:t>202</w:t>
      </w:r>
      <w:r w:rsidR="007F6870">
        <w:rPr>
          <w:rFonts w:ascii="Corbel" w:hAnsi="Corbel"/>
          <w:i/>
          <w:smallCaps/>
          <w:sz w:val="24"/>
          <w:szCs w:val="24"/>
        </w:rPr>
        <w:t>3</w:t>
      </w:r>
      <w:r w:rsidR="00127BE7">
        <w:rPr>
          <w:rFonts w:ascii="Corbel" w:hAnsi="Corbel"/>
          <w:i/>
          <w:smallCaps/>
          <w:sz w:val="24"/>
          <w:szCs w:val="24"/>
        </w:rPr>
        <w:t>-202</w:t>
      </w:r>
      <w:r w:rsidR="007F6870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C5C9E" w14:paraId="12DB9CE7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</w:t>
      </w:r>
      <w:r w:rsidR="00FF1424">
        <w:rPr>
          <w:rFonts w:ascii="Corbel" w:hAnsi="Corbel"/>
          <w:sz w:val="20"/>
          <w:szCs w:val="20"/>
        </w:rPr>
        <w:t>202</w:t>
      </w:r>
      <w:r w:rsidR="007F6870">
        <w:rPr>
          <w:rFonts w:ascii="Corbel" w:hAnsi="Corbel"/>
          <w:sz w:val="20"/>
          <w:szCs w:val="20"/>
        </w:rPr>
        <w:t>4</w:t>
      </w:r>
      <w:r w:rsidR="00FF1424">
        <w:rPr>
          <w:rFonts w:ascii="Corbel" w:hAnsi="Corbel"/>
          <w:sz w:val="20"/>
          <w:szCs w:val="20"/>
        </w:rPr>
        <w:t>/202</w:t>
      </w:r>
      <w:r w:rsidR="007F6870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20C0434D" w14:paraId="79E2F2C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AFFE8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xmlns:wp14="http://schemas.microsoft.com/office/word/2010/wordml" w:rsidRPr="009C54AE" w:rsidR="0085747A" w:rsidTr="20C0434D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20C0434D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F608E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20C0434D" w14:paraId="73603CF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F608E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20C0434D" w14:paraId="63AED1F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D57B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5747A" w:rsidTr="20C0434D" w14:paraId="4BA63E6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3D57B3" w:rsidRDefault="00114934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20C0434D" w14:paraId="77AD840C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85747A" w:rsidTr="20C0434D" w14:paraId="5C70B2EB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20C0434D" w14:paraId="3EBDE33E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43A431D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3153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3 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9C54AE" w:rsidR="0085747A" w:rsidTr="20C0434D" w14:paraId="40C06CE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923D7D" w:rsidTr="20C0434D" w14:paraId="2786482B" wp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D45BF4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A05F95" w:rsidR="0085747A" w:rsidTr="20C0434D" w14:paraId="5713A13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540FC9" w:rsidR="0085747A" w:rsidP="20C0434D" w:rsidRDefault="00D45BF4" w14:paraId="66060BBB" wp14:textId="0FAD1F6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0C0434D" w:rsidR="4952218F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20C0434D" w:rsidR="00D45BF4">
              <w:rPr>
                <w:rFonts w:ascii="Corbel" w:hAnsi="Corbel"/>
                <w:b w:val="0"/>
                <w:bCs w:val="0"/>
                <w:sz w:val="24"/>
                <w:szCs w:val="24"/>
              </w:rPr>
              <w:t>r hab.</w:t>
            </w:r>
            <w:r w:rsidRPr="20C0434D" w:rsidR="00EB20E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0C0434D" w:rsidR="002576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Marta </w:t>
            </w:r>
            <w:r w:rsidRPr="20C0434D" w:rsidR="00257695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20C0434D" w:rsidR="00D45BF4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D45BF4" w:rsidR="0085747A" w:rsidTr="20C0434D" w14:paraId="471FE44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D45BF4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2DF888AC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3153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45BF4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5149AE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3153A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45BF4" w14:paraId="0E7D4125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997459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xmlns:wp14="http://schemas.microsoft.com/office/word/2010/wordml" w:rsidR="009C54AE" w:rsidP="009C54AE" w:rsidRDefault="009C54AE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E960BB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F32A6F7" wp14:textId="77777777">
        <w:tc>
          <w:tcPr>
            <w:tcW w:w="9670" w:type="dxa"/>
          </w:tcPr>
          <w:p w:rsidRPr="009C54AE" w:rsidR="0085747A" w:rsidP="00540FC9" w:rsidRDefault="00C45A72" w14:paraId="401C0AD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797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ogólnej, pedagogiki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rzedszkolnej i wczesnoszkolnej,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teorii plastyki, 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historii sztuki</w:t>
            </w:r>
            <w:r w:rsidR="00EB20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estetyki 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kultury plastycznej.</w:t>
            </w:r>
          </w:p>
        </w:tc>
      </w:tr>
    </w:tbl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34CAFF59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1738E9" w:rsidRDefault="00C45A72" w14:paraId="65A903F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xmlns:wp14="http://schemas.microsoft.com/office/word/2010/wordml" w:rsidRPr="009C54AE" w:rsidR="0085747A" w:rsidTr="00923D7D" w14:paraId="260BDA7C" wp14:textId="77777777">
        <w:tc>
          <w:tcPr>
            <w:tcW w:w="851" w:type="dxa"/>
            <w:vAlign w:val="center"/>
          </w:tcPr>
          <w:p w:rsidRPr="009C54AE" w:rsidR="0085747A" w:rsidP="009C54AE" w:rsidRDefault="00B4153A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45A72" w:rsidP="007478ED" w:rsidRDefault="00C45A72" w14:paraId="0215706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 w:rsidR="007478ED">
              <w:rPr>
                <w:rFonts w:ascii="Corbel" w:hAnsi="Corbel"/>
                <w:b w:val="0"/>
                <w:sz w:val="24"/>
                <w:szCs w:val="24"/>
              </w:rPr>
              <w:t xml:space="preserve">dziecka w wieku przedszkolnym i wczesnoszkolnym. </w:t>
            </w:r>
          </w:p>
        </w:tc>
      </w:tr>
      <w:tr xmlns:wp14="http://schemas.microsoft.com/office/word/2010/wordml" w:rsidRPr="009C54AE" w:rsidR="00C45A72" w:rsidTr="00923D7D" w14:paraId="0E37F21B" wp14:textId="77777777">
        <w:tc>
          <w:tcPr>
            <w:tcW w:w="851" w:type="dxa"/>
            <w:vAlign w:val="center"/>
          </w:tcPr>
          <w:p w:rsidR="00C45A72" w:rsidP="009C54AE" w:rsidRDefault="00C45A72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C45A72" w:rsidR="00C45A72" w:rsidP="00F2635D" w:rsidRDefault="00A05F95" w14:paraId="2FEAF85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601F22ED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F05D47" w:rsidR="00F05D47" w:rsidP="00F05D47" w:rsidRDefault="00F05D47" w14:paraId="13502A3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:rsidR="00797EC1" w:rsidP="00797EC1" w:rsidRDefault="00797EC1" w14:paraId="2866A4C6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etapy, metody i formy projektowania działań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dziecka lub ucznia;</w:t>
            </w:r>
          </w:p>
          <w:p w:rsidR="00797EC1" w:rsidP="00797EC1" w:rsidRDefault="00797EC1" w14:paraId="6F5049C8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:rsidR="00797EC1" w:rsidP="00797EC1" w:rsidRDefault="00797EC1" w14:paraId="3088A16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:rsidRPr="009C54AE" w:rsidR="0085747A" w:rsidP="00797EC1" w:rsidRDefault="00797EC1" w14:paraId="4B5CEA9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:rsidR="005149AE" w:rsidP="009C54AE" w:rsidRDefault="005149AE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9AE" w:rsidP="009C54AE" w:rsidRDefault="005149AE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93153A" w:rsidP="009C54AE" w:rsidRDefault="0093153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5747A" w:rsidTr="005E6E85" w14:paraId="1FFF9604" wp14:textId="77777777">
        <w:tc>
          <w:tcPr>
            <w:tcW w:w="1701" w:type="dxa"/>
          </w:tcPr>
          <w:p w:rsidRPr="009C54AE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077315" w:rsidR="00077315" w:rsidP="00077315" w:rsidRDefault="00077315" w14:paraId="6A7D04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:rsidR="00797EC1" w:rsidP="0093153A" w:rsidRDefault="00797EC1" w14:paraId="4657B5B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:rsidR="00797EC1" w:rsidP="0093153A" w:rsidRDefault="00797EC1" w14:paraId="2FD4294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="00797EC1" w:rsidP="0093153A" w:rsidRDefault="00797EC1" w14:paraId="0EF3FB6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C54AE" w:rsidR="0085747A" w:rsidP="0093153A" w:rsidRDefault="00797EC1" w14:paraId="76F4B0C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5149AE" w:rsidP="009C54AE" w:rsidRDefault="005149AE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7135EA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U04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U06</w:t>
            </w:r>
          </w:p>
          <w:p w:rsidR="00B4153A" w:rsidP="009C54AE" w:rsidRDefault="00B4153A" w14:paraId="15CE230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  <w:p w:rsidR="00B4153A" w:rsidP="009C54AE" w:rsidRDefault="00B4153A" w14:paraId="5ACBE2A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U08</w:t>
            </w:r>
          </w:p>
          <w:p w:rsidR="00B4153A" w:rsidP="009C54AE" w:rsidRDefault="00B4153A" w14:paraId="4613C0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U09</w:t>
            </w:r>
          </w:p>
          <w:p w:rsidRPr="009C54AE" w:rsidR="00B4153A" w:rsidP="009C54AE" w:rsidRDefault="00B4153A" w14:paraId="63458D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U10</w:t>
            </w:r>
          </w:p>
        </w:tc>
      </w:tr>
      <w:tr xmlns:wp14="http://schemas.microsoft.com/office/word/2010/wordml" w:rsidRPr="009C54AE" w:rsidR="0085747A" w:rsidTr="005E6E85" w14:paraId="0FE68010" wp14:textId="77777777">
        <w:tc>
          <w:tcPr>
            <w:tcW w:w="1701" w:type="dxa"/>
          </w:tcPr>
          <w:p w:rsidRPr="009C54AE" w:rsidR="0085747A" w:rsidP="009C54AE" w:rsidRDefault="00077315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077315" w:rsidR="00077315" w:rsidP="00077315" w:rsidRDefault="00077315" w14:paraId="00D70A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:rsidRPr="0093153A" w:rsidR="0093153A" w:rsidP="0093153A" w:rsidRDefault="00797EC1" w14:paraId="008F5D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3153A" w:rsidR="0093153A" w:rsidP="00797EC1" w:rsidRDefault="00797EC1" w14:paraId="649753C5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:rsidRPr="009C54AE" w:rsidR="0085747A" w:rsidP="0093153A" w:rsidRDefault="00797EC1" w14:paraId="346F56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5149AE" w:rsidP="009C54AE" w:rsidRDefault="005149AE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9AE" w:rsidP="009C54AE" w:rsidRDefault="005149AE" w14:paraId="0FB7827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D47B20" w:rsidRDefault="00B4153A" w14:paraId="193ADB4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K2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0562CB0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01052E7B" wp14:textId="77777777">
        <w:tc>
          <w:tcPr>
            <w:tcW w:w="9639" w:type="dxa"/>
          </w:tcPr>
          <w:p w:rsidRPr="00DF2A9F" w:rsidR="00077315" w:rsidP="00DF2A9F" w:rsidRDefault="00027231" w14:paraId="16E2B4C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 w:rsidR="00DF2A9F"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xmlns:wp14="http://schemas.microsoft.com/office/word/2010/wordml" w:rsidRPr="009C54AE" w:rsidR="00077315" w:rsidTr="00DF2A9F" w14:paraId="5686F45F" wp14:textId="77777777">
        <w:trPr>
          <w:trHeight w:val="360"/>
        </w:trPr>
        <w:tc>
          <w:tcPr>
            <w:tcW w:w="9639" w:type="dxa"/>
          </w:tcPr>
          <w:p w:rsidR="00EB20E8" w:rsidP="007E2250" w:rsidRDefault="007A10F5" w14:paraId="694F6DD9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xmlns:wp14="http://schemas.microsoft.com/office/word/2010/wordml" w:rsidRPr="009C54AE" w:rsidR="00EB20E8" w:rsidTr="00923D7D" w14:paraId="6B657EB4" wp14:textId="77777777">
        <w:trPr>
          <w:trHeight w:val="330"/>
        </w:trPr>
        <w:tc>
          <w:tcPr>
            <w:tcW w:w="9639" w:type="dxa"/>
          </w:tcPr>
          <w:p w:rsidR="00EB20E8" w:rsidP="004573F6" w:rsidRDefault="007A10F5" w14:paraId="7D7F8F17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 . Warsztat nauczyciela. Strategie dydaktyczne stymulowania w procesie edukacji plastycznej.</w:t>
            </w:r>
          </w:p>
        </w:tc>
      </w:tr>
      <w:tr xmlns:wp14="http://schemas.microsoft.com/office/word/2010/wordml" w:rsidRPr="009C54AE" w:rsidR="00077315" w:rsidTr="00923D7D" w14:paraId="21D0EBD0" wp14:textId="77777777">
        <w:tc>
          <w:tcPr>
            <w:tcW w:w="9639" w:type="dxa"/>
          </w:tcPr>
          <w:p w:rsidRPr="000E68CC" w:rsidR="00077315" w:rsidP="00EB20E8" w:rsidRDefault="007A10F5" w14:paraId="74C4C976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xmlns:wp14="http://schemas.microsoft.com/office/word/2010/wordml" w:rsidRPr="009C54AE" w:rsidR="00077315" w:rsidTr="00923D7D" w14:paraId="0B25140A" wp14:textId="77777777">
        <w:tc>
          <w:tcPr>
            <w:tcW w:w="9639" w:type="dxa"/>
          </w:tcPr>
          <w:p w:rsidR="00077315" w:rsidP="007A10F5" w:rsidRDefault="007A10F5" w14:paraId="34D11A3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62EBF3C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62523E0C" wp14:textId="77777777">
        <w:tc>
          <w:tcPr>
            <w:tcW w:w="9639" w:type="dxa"/>
          </w:tcPr>
          <w:p w:rsidRPr="007E0EB6" w:rsidR="00077315" w:rsidP="00DF2A9F" w:rsidRDefault="00477F56" w14:paraId="2D691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 w:rsidR="00DF2A9F">
              <w:rPr>
                <w:rFonts w:ascii="Corbel" w:hAnsi="Corbel"/>
                <w:sz w:val="24"/>
                <w:szCs w:val="24"/>
              </w:rPr>
              <w:t>zgrot, stadium przedschematycznym,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 w:rsidR="00DF2A9F"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 w:rsidR="00DF2A9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077315" w:rsidTr="00923D7D" w14:paraId="48CC4362" wp14:textId="77777777">
        <w:tc>
          <w:tcPr>
            <w:tcW w:w="9639" w:type="dxa"/>
          </w:tcPr>
          <w:p w:rsidRPr="007E0EB6" w:rsidR="00077315" w:rsidP="00FF1424" w:rsidRDefault="00014996" w14:paraId="5EA3FF7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 </w:t>
            </w:r>
            <w:r w:rsidR="008A6A56">
              <w:rPr>
                <w:rFonts w:ascii="Corbel" w:hAnsi="Corbel"/>
                <w:sz w:val="24"/>
                <w:szCs w:val="24"/>
              </w:rPr>
              <w:t xml:space="preserve">zakresie realizacji </w:t>
            </w:r>
            <w:r>
              <w:rPr>
                <w:rFonts w:ascii="Corbel" w:hAnsi="Corbel"/>
                <w:sz w:val="24"/>
                <w:szCs w:val="24"/>
              </w:rPr>
              <w:t>zajęć plastycznych w przedszkolu i edukacji plastycznej w kl. I-III szkoły podstawowej.</w:t>
            </w:r>
          </w:p>
        </w:tc>
      </w:tr>
      <w:tr xmlns:wp14="http://schemas.microsoft.com/office/word/2010/wordml" w:rsidRPr="009C54AE" w:rsidR="00077315" w:rsidTr="00923D7D" w14:paraId="4A7C4D52" wp14:textId="77777777">
        <w:tc>
          <w:tcPr>
            <w:tcW w:w="9639" w:type="dxa"/>
          </w:tcPr>
          <w:p w:rsidRPr="007E0EB6" w:rsidR="00077315" w:rsidP="00050E9B" w:rsidRDefault="008A6A56" w14:paraId="577E365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Typy zajęć plastycznych. </w:t>
            </w:r>
            <w:r w:rsidR="00014996">
              <w:rPr>
                <w:rFonts w:ascii="Corbel" w:hAnsi="Corbel"/>
                <w:sz w:val="24"/>
                <w:szCs w:val="24"/>
              </w:rPr>
              <w:t>Edukacja plastyczna z ekspresją kierowaną w kl. I-III</w:t>
            </w:r>
            <w:r>
              <w:rPr>
                <w:rFonts w:ascii="Corbel" w:hAnsi="Corbel"/>
                <w:sz w:val="24"/>
                <w:szCs w:val="24"/>
              </w:rPr>
              <w:t xml:space="preserve"> (5</w:t>
            </w:r>
            <w:r w:rsidR="00014996">
              <w:rPr>
                <w:rFonts w:ascii="Corbel" w:hAnsi="Corbel"/>
                <w:sz w:val="24"/>
                <w:szCs w:val="24"/>
              </w:rPr>
              <w:t xml:space="preserve"> godz. – hospitacji w szkole). Edukacja plastyczna z ekspresją swobodną w kl. I-III (</w:t>
            </w:r>
            <w:r>
              <w:rPr>
                <w:rFonts w:ascii="Corbel" w:hAnsi="Corbel"/>
                <w:sz w:val="24"/>
                <w:szCs w:val="24"/>
              </w:rPr>
              <w:t>5</w:t>
            </w:r>
            <w:r w:rsidR="00014996">
              <w:rPr>
                <w:rFonts w:ascii="Corbel" w:hAnsi="Corbel"/>
                <w:sz w:val="24"/>
                <w:szCs w:val="24"/>
              </w:rPr>
              <w:t xml:space="preserve"> godz. hospitacji  w szkole).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 Zajęcia plastyczne w przedszkolu (2 godz. hospitacji w przedszkolu).</w:t>
            </w:r>
          </w:p>
        </w:tc>
      </w:tr>
      <w:tr xmlns:wp14="http://schemas.microsoft.com/office/word/2010/wordml" w:rsidRPr="009C54AE" w:rsidR="00077315" w:rsidTr="00923D7D" w14:paraId="0E7C0A74" wp14:textId="77777777">
        <w:tc>
          <w:tcPr>
            <w:tcW w:w="9639" w:type="dxa"/>
          </w:tcPr>
          <w:p w:rsidRPr="007E0EB6" w:rsidR="00077315" w:rsidP="00014996" w:rsidRDefault="00DF2A9F" w14:paraId="0A411A3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xmlns:wp14="http://schemas.microsoft.com/office/word/2010/wordml" w:rsidRPr="009C54AE" w:rsidR="00B921B3" w:rsidTr="00923D7D" w14:paraId="09AAAA2F" wp14:textId="77777777">
        <w:tc>
          <w:tcPr>
            <w:tcW w:w="9639" w:type="dxa"/>
          </w:tcPr>
          <w:p w:rsidR="00B921B3" w:rsidP="007A10F5" w:rsidRDefault="007A10F5" w14:paraId="1D66F00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077315" w:rsidP="009C54AE" w:rsidRDefault="00077315" w14:paraId="6D98A12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077315" w:rsidP="00077315" w:rsidRDefault="00077315" w14:paraId="25C46580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xmlns:wp14="http://schemas.microsoft.com/office/word/2010/wordml" w:rsidRPr="00153C41" w:rsidR="00077315" w:rsidP="00077315" w:rsidRDefault="00077315" w14:paraId="218CBCF8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077315" w:rsidTr="00C05F44" w14:paraId="3A4198CB" wp14:textId="77777777">
        <w:tc>
          <w:tcPr>
            <w:tcW w:w="1985" w:type="dxa"/>
          </w:tcPr>
          <w:p w:rsidRPr="009C54AE" w:rsidR="00077315" w:rsidP="009C54AE" w:rsidRDefault="00077315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AE1B81" w:rsidR="00077315" w:rsidP="00AE1B81" w:rsidRDefault="00257695" w14:paraId="39208C4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E1B81" w:rsidR="00077315" w:rsidP="00AE1B81" w:rsidRDefault="00110A91" w14:paraId="49CCF9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Pr="009C54AE" w:rsidR="00077315" w:rsidTr="00C05F44" w14:paraId="594AA7A4" wp14:textId="77777777">
        <w:tc>
          <w:tcPr>
            <w:tcW w:w="1985" w:type="dxa"/>
          </w:tcPr>
          <w:p w:rsidRPr="009C54AE" w:rsidR="00077315" w:rsidP="009C54AE" w:rsidRDefault="00077315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AE1B81" w:rsidR="00077315" w:rsidP="00AE1B81" w:rsidRDefault="00077315" w14:paraId="727CD16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:rsidRPr="00AE1B81" w:rsidR="00077315" w:rsidP="00AE1B81" w:rsidRDefault="00077315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077315" w:rsidTr="00C05F44" w14:paraId="44968266" wp14:textId="77777777">
        <w:tc>
          <w:tcPr>
            <w:tcW w:w="1985" w:type="dxa"/>
          </w:tcPr>
          <w:p w:rsidRPr="009C54AE" w:rsidR="00077315" w:rsidP="009C54AE" w:rsidRDefault="00077315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AE1B81" w:rsidR="00077315" w:rsidP="00AE1B81" w:rsidRDefault="00AE1B81" w14:paraId="51669A9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AE1B81" w:rsidR="00077315">
              <w:rPr>
                <w:rFonts w:ascii="Corbel" w:hAnsi="Corbel"/>
                <w:sz w:val="24"/>
                <w:szCs w:val="24"/>
              </w:rPr>
              <w:t>bserwacja  w trakcie zajęć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:rsidRPr="00AE1B81" w:rsidR="00077315" w:rsidP="00AE1B81" w:rsidRDefault="00077315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35B329D3" wp14:textId="77777777">
        <w:tc>
          <w:tcPr>
            <w:tcW w:w="9670" w:type="dxa"/>
          </w:tcPr>
          <w:p w:rsidRPr="00621005" w:rsidR="00110A91" w:rsidP="00110A91" w:rsidRDefault="00110A91" w14:paraId="5FD22E7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="00257695" w:rsidP="00110A91" w:rsidRDefault="00257695" w14:paraId="2CDCCAE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:rsidRPr="00621005" w:rsidR="00110A91" w:rsidP="00110A91" w:rsidRDefault="00110A91" w14:paraId="43E1112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9C54AE" w:rsidR="0085747A" w:rsidP="00014996" w:rsidRDefault="007A10F5" w14:paraId="7CA865A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Pr="00621005" w:rsidR="00110A91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 w tym samodzielne 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>przygotowanie 2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 konspektów zajęć plastycznych 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 xml:space="preserve">dla wybranego etapu edukacji, </w:t>
            </w:r>
            <w:r w:rsidRPr="00621005" w:rsidR="00110A91">
              <w:rPr>
                <w:rFonts w:ascii="Corbel" w:hAnsi="Corbel"/>
                <w:b w:val="0"/>
                <w:smallCaps w:val="0"/>
                <w:szCs w:val="24"/>
              </w:rPr>
              <w:t>aktywnoś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ć podczas zajęć </w:t>
            </w:r>
            <w:r w:rsidRPr="00621005" w:rsidR="005319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20C0434D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20C0434D" w14:paraId="4B274EAE" wp14:textId="77777777">
        <w:tc>
          <w:tcPr>
            <w:tcW w:w="4962" w:type="dxa"/>
            <w:tcMar/>
          </w:tcPr>
          <w:p w:rsidRPr="009C54AE" w:rsidR="0085747A" w:rsidP="00226B78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43FBD11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9C54AE" w:rsidR="00C61DC5" w:rsidTr="20C0434D" w14:paraId="2DF743F7" wp14:textId="77777777">
        <w:tc>
          <w:tcPr>
            <w:tcW w:w="4962" w:type="dxa"/>
            <w:tcMar/>
          </w:tcPr>
          <w:p w:rsidRPr="009C54AE" w:rsidR="00C61DC5" w:rsidP="00257695" w:rsidRDefault="00257695" w14:paraId="2C83BC42" wp14:textId="4DCC3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0C0434D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0C0434D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0A91" w:rsidRDefault="00110A91" w14:paraId="78941E47" wp14:textId="2B8E8C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0C0434D" w:rsidR="6B8595A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20C0434D" w14:paraId="6AFA82BA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257695" w:rsidRDefault="00C61DC5" w14:paraId="6D24498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57695">
              <w:rPr>
                <w:rFonts w:ascii="Corbel" w:hAnsi="Corbel"/>
                <w:sz w:val="24"/>
                <w:szCs w:val="24"/>
              </w:rPr>
              <w:t>przygotowanie pracy projektowej</w:t>
            </w:r>
            <w:bookmarkStart w:name="_GoBack" w:id="0"/>
            <w:bookmarkEnd w:id="0"/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  <w:tcMar/>
          </w:tcPr>
          <w:p w:rsidR="00C61DC5" w:rsidP="00110A91" w:rsidRDefault="005A786B" w14:paraId="4BFDD700" wp14:textId="78B82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0C0434D" w:rsidR="071E418B">
              <w:rPr>
                <w:rFonts w:ascii="Corbel" w:hAnsi="Corbel"/>
                <w:sz w:val="24"/>
                <w:szCs w:val="24"/>
              </w:rPr>
              <w:t>30</w:t>
            </w:r>
          </w:p>
          <w:p w:rsidR="00110A91" w:rsidP="00110A91" w:rsidRDefault="00110A91" w14:paraId="6BB9E253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110A91" w:rsidP="00110A91" w:rsidRDefault="00110A91" w14:paraId="5D3697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9C54AE" w:rsidR="0085747A" w:rsidTr="20C0434D" w14:paraId="1A32B9E0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3D2650B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xmlns:wp14="http://schemas.microsoft.com/office/word/2010/wordml" w:rsidRPr="009C54AE" w:rsidR="0085747A" w:rsidTr="20C0434D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5915E96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E0EB6" w14:paraId="5CBE87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xmlns:wp14="http://schemas.microsoft.com/office/word/2010/wordml" w:rsidRPr="009C54AE" w:rsidR="0085747A" w:rsidTr="0071620A" w14:paraId="2A1AD29D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E0EB6" w14:paraId="74E2CA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xmlns:wp14="http://schemas.microsoft.com/office/word/2010/wordml" w:rsidRPr="009C54AE" w:rsidR="003E1941" w:rsidP="009C54AE" w:rsidRDefault="003E1941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76DD34B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14996" w:rsidP="00621005" w:rsidRDefault="00014996" w14:paraId="0B0D913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</w:t>
            </w:r>
            <w:r w:rsidR="007E22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 Wybrane problemy edukacji plastycznej dzieci i młodzieży, UMCS, Lublin, 2013.</w:t>
            </w:r>
          </w:p>
          <w:p w:rsidRPr="00531904" w:rsidR="00014996" w:rsidP="00621005" w:rsidRDefault="00014996" w14:paraId="53696C94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Gloton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Clero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Twórcza aktywność dziecka, PWN, Warszawa 1985.</w:t>
            </w:r>
          </w:p>
          <w:p w:rsidRPr="007E0EB6" w:rsidR="007E0EB6" w:rsidP="00621005" w:rsidRDefault="007E0EB6" w14:paraId="67566C0A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Lowenfeld, V., W. Brittain, Twórczość a rozwój umysłowy dziecka, PWN, Warszawa 1977.</w:t>
            </w:r>
          </w:p>
          <w:p w:rsidRPr="009C54AE" w:rsidR="007E0EB6" w:rsidP="00621005" w:rsidRDefault="007E0EB6" w14:paraId="6C76FC74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xmlns:wp14="http://schemas.microsoft.com/office/word/2010/wordml" w:rsidRPr="009C54AE" w:rsidR="0085747A" w:rsidTr="0071620A" w14:paraId="4F2234C8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1904" w:rsidR="007E0EB6" w:rsidP="00621005" w:rsidRDefault="007E0EB6" w14:paraId="62228AA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:rsidR="00014996" w:rsidP="00621005" w:rsidRDefault="00014996" w14:paraId="3760564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:rsidR="00014996" w:rsidP="00621005" w:rsidRDefault="00014996" w14:paraId="79B27328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Michejda-Kowalska, O dziecięcej wyobraźni plastycznej, WSiP,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1987.</w:t>
            </w:r>
          </w:p>
          <w:p w:rsidRPr="00531904" w:rsidR="007E0EB6" w:rsidP="00621005" w:rsidRDefault="007E0EB6" w14:paraId="37EFC5EE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Pr="00531904" w:rsidR="007E0EB6" w:rsidP="00621005" w:rsidRDefault="007E0EB6" w14:paraId="6F7CBF8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531904" w:rsidR="007E0EB6" w:rsidP="00621005" w:rsidRDefault="004A1E97" w14:paraId="43EFE3D8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xmlns:wp14="http://schemas.microsoft.com/office/word/2010/wordml" w:rsidRPr="009C54AE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984385" w:rsidP="00C16ABF" w:rsidRDefault="00984385" w14:paraId="6DFB9E20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84385" w:rsidP="00C16ABF" w:rsidRDefault="00984385" w14:paraId="70DF9E5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984385" w:rsidP="00C16ABF" w:rsidRDefault="00984385" w14:paraId="44E871B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84385" w:rsidP="00C16ABF" w:rsidRDefault="00984385" w14:paraId="144A5D2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1970"/>
    <w:multiLevelType w:val="hybridMultilevel"/>
    <w:tmpl w:val="3D147C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920F09"/>
    <w:multiLevelType w:val="hybridMultilevel"/>
    <w:tmpl w:val="1B8C48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02EA"/>
    <w:rsid w:val="000048FD"/>
    <w:rsid w:val="000077B4"/>
    <w:rsid w:val="00014996"/>
    <w:rsid w:val="00015B8F"/>
    <w:rsid w:val="00022ECE"/>
    <w:rsid w:val="00027231"/>
    <w:rsid w:val="00042A51"/>
    <w:rsid w:val="00042D2E"/>
    <w:rsid w:val="00044C82"/>
    <w:rsid w:val="00050E9B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4934"/>
    <w:rsid w:val="00124BFF"/>
    <w:rsid w:val="0012560E"/>
    <w:rsid w:val="00127108"/>
    <w:rsid w:val="00127BE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8E9"/>
    <w:rsid w:val="00176083"/>
    <w:rsid w:val="001770C7"/>
    <w:rsid w:val="00192F37"/>
    <w:rsid w:val="001A70D2"/>
    <w:rsid w:val="001D657B"/>
    <w:rsid w:val="001D7B54"/>
    <w:rsid w:val="001E0209"/>
    <w:rsid w:val="001F2CA2"/>
    <w:rsid w:val="00214384"/>
    <w:rsid w:val="002144C0"/>
    <w:rsid w:val="0022477D"/>
    <w:rsid w:val="00226B78"/>
    <w:rsid w:val="002278A9"/>
    <w:rsid w:val="002336F9"/>
    <w:rsid w:val="0024028F"/>
    <w:rsid w:val="00244ABC"/>
    <w:rsid w:val="00257695"/>
    <w:rsid w:val="00281FF2"/>
    <w:rsid w:val="002857DE"/>
    <w:rsid w:val="0029091F"/>
    <w:rsid w:val="00291567"/>
    <w:rsid w:val="002A22BF"/>
    <w:rsid w:val="002A2389"/>
    <w:rsid w:val="002A671D"/>
    <w:rsid w:val="002B4D55"/>
    <w:rsid w:val="002B5EA0"/>
    <w:rsid w:val="002B6119"/>
    <w:rsid w:val="002C1F06"/>
    <w:rsid w:val="002C5E75"/>
    <w:rsid w:val="002D3375"/>
    <w:rsid w:val="002D73D4"/>
    <w:rsid w:val="002E7EC1"/>
    <w:rsid w:val="002F02A3"/>
    <w:rsid w:val="002F4ABE"/>
    <w:rsid w:val="002F7686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D49"/>
    <w:rsid w:val="003A0A5B"/>
    <w:rsid w:val="003A1176"/>
    <w:rsid w:val="003A38E6"/>
    <w:rsid w:val="003C0BAE"/>
    <w:rsid w:val="003D18A9"/>
    <w:rsid w:val="003D57B3"/>
    <w:rsid w:val="003D6CE2"/>
    <w:rsid w:val="003E1941"/>
    <w:rsid w:val="003E2FE6"/>
    <w:rsid w:val="003E49D5"/>
    <w:rsid w:val="003F38C0"/>
    <w:rsid w:val="00404F41"/>
    <w:rsid w:val="00414E3C"/>
    <w:rsid w:val="0042244A"/>
    <w:rsid w:val="0042745A"/>
    <w:rsid w:val="00431D5C"/>
    <w:rsid w:val="00431F48"/>
    <w:rsid w:val="004362C6"/>
    <w:rsid w:val="00437FA2"/>
    <w:rsid w:val="00445970"/>
    <w:rsid w:val="0045729E"/>
    <w:rsid w:val="004573F6"/>
    <w:rsid w:val="00461EFC"/>
    <w:rsid w:val="004652C2"/>
    <w:rsid w:val="004706D1"/>
    <w:rsid w:val="00471326"/>
    <w:rsid w:val="0047598D"/>
    <w:rsid w:val="00477F56"/>
    <w:rsid w:val="004824F8"/>
    <w:rsid w:val="004840FD"/>
    <w:rsid w:val="00490F7D"/>
    <w:rsid w:val="00491678"/>
    <w:rsid w:val="004968E2"/>
    <w:rsid w:val="004A1E97"/>
    <w:rsid w:val="004A3EEA"/>
    <w:rsid w:val="004A4D1F"/>
    <w:rsid w:val="004C5C9E"/>
    <w:rsid w:val="004C786E"/>
    <w:rsid w:val="004D5282"/>
    <w:rsid w:val="004F1551"/>
    <w:rsid w:val="004F55A3"/>
    <w:rsid w:val="004F608E"/>
    <w:rsid w:val="0050496F"/>
    <w:rsid w:val="00505BE1"/>
    <w:rsid w:val="00513B6F"/>
    <w:rsid w:val="005149AE"/>
    <w:rsid w:val="00517C63"/>
    <w:rsid w:val="00522098"/>
    <w:rsid w:val="00526C94"/>
    <w:rsid w:val="00531904"/>
    <w:rsid w:val="005363C4"/>
    <w:rsid w:val="00536BDE"/>
    <w:rsid w:val="00540FC9"/>
    <w:rsid w:val="00543ACC"/>
    <w:rsid w:val="00547066"/>
    <w:rsid w:val="005519C0"/>
    <w:rsid w:val="00565DAB"/>
    <w:rsid w:val="0056696D"/>
    <w:rsid w:val="00573EF9"/>
    <w:rsid w:val="00577611"/>
    <w:rsid w:val="0059484D"/>
    <w:rsid w:val="005A0855"/>
    <w:rsid w:val="005A3196"/>
    <w:rsid w:val="005A786B"/>
    <w:rsid w:val="005C080F"/>
    <w:rsid w:val="005C1C37"/>
    <w:rsid w:val="005C55E5"/>
    <w:rsid w:val="005C696A"/>
    <w:rsid w:val="005E6E85"/>
    <w:rsid w:val="005F31D2"/>
    <w:rsid w:val="0061029B"/>
    <w:rsid w:val="00617230"/>
    <w:rsid w:val="0062100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9C0"/>
    <w:rsid w:val="006D050F"/>
    <w:rsid w:val="006D6139"/>
    <w:rsid w:val="006E5D65"/>
    <w:rsid w:val="006F1282"/>
    <w:rsid w:val="006F1FBC"/>
    <w:rsid w:val="006F31E2"/>
    <w:rsid w:val="00706544"/>
    <w:rsid w:val="007072BA"/>
    <w:rsid w:val="00711D31"/>
    <w:rsid w:val="0071620A"/>
    <w:rsid w:val="00724677"/>
    <w:rsid w:val="00725459"/>
    <w:rsid w:val="007327BD"/>
    <w:rsid w:val="00734608"/>
    <w:rsid w:val="00745302"/>
    <w:rsid w:val="007461D6"/>
    <w:rsid w:val="00746EC8"/>
    <w:rsid w:val="007478ED"/>
    <w:rsid w:val="0075026F"/>
    <w:rsid w:val="00763BF1"/>
    <w:rsid w:val="00766FD4"/>
    <w:rsid w:val="0078168C"/>
    <w:rsid w:val="00787C2A"/>
    <w:rsid w:val="00790E27"/>
    <w:rsid w:val="00795571"/>
    <w:rsid w:val="00797EC1"/>
    <w:rsid w:val="007A10F5"/>
    <w:rsid w:val="007A4022"/>
    <w:rsid w:val="007A6E6E"/>
    <w:rsid w:val="007C3299"/>
    <w:rsid w:val="007C3BCC"/>
    <w:rsid w:val="007C4546"/>
    <w:rsid w:val="007D6E56"/>
    <w:rsid w:val="007E0EB6"/>
    <w:rsid w:val="007E2250"/>
    <w:rsid w:val="007F1652"/>
    <w:rsid w:val="007F4155"/>
    <w:rsid w:val="007F6870"/>
    <w:rsid w:val="0081554D"/>
    <w:rsid w:val="0081707E"/>
    <w:rsid w:val="008449B3"/>
    <w:rsid w:val="0085747A"/>
    <w:rsid w:val="00862962"/>
    <w:rsid w:val="00884922"/>
    <w:rsid w:val="00885F64"/>
    <w:rsid w:val="008917F9"/>
    <w:rsid w:val="008A45F7"/>
    <w:rsid w:val="008A6A56"/>
    <w:rsid w:val="008C0CC0"/>
    <w:rsid w:val="008C19A9"/>
    <w:rsid w:val="008C379D"/>
    <w:rsid w:val="008C5147"/>
    <w:rsid w:val="008C5359"/>
    <w:rsid w:val="008C5363"/>
    <w:rsid w:val="008D0F2B"/>
    <w:rsid w:val="008D3DFB"/>
    <w:rsid w:val="008E64F4"/>
    <w:rsid w:val="008F12C9"/>
    <w:rsid w:val="008F2077"/>
    <w:rsid w:val="008F6E29"/>
    <w:rsid w:val="00916188"/>
    <w:rsid w:val="00923D7D"/>
    <w:rsid w:val="0093153A"/>
    <w:rsid w:val="009508DF"/>
    <w:rsid w:val="00950DAC"/>
    <w:rsid w:val="00954A07"/>
    <w:rsid w:val="009703A3"/>
    <w:rsid w:val="00984385"/>
    <w:rsid w:val="00997459"/>
    <w:rsid w:val="00997F14"/>
    <w:rsid w:val="009A78D9"/>
    <w:rsid w:val="009B6D9A"/>
    <w:rsid w:val="009C1331"/>
    <w:rsid w:val="009C3E31"/>
    <w:rsid w:val="009C54AE"/>
    <w:rsid w:val="009C788E"/>
    <w:rsid w:val="009E3B41"/>
    <w:rsid w:val="009F3C5C"/>
    <w:rsid w:val="009F4610"/>
    <w:rsid w:val="00A00ECC"/>
    <w:rsid w:val="00A05F95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B81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469C2"/>
    <w:rsid w:val="00B607DB"/>
    <w:rsid w:val="00B66529"/>
    <w:rsid w:val="00B75946"/>
    <w:rsid w:val="00B8056E"/>
    <w:rsid w:val="00B819C8"/>
    <w:rsid w:val="00B82308"/>
    <w:rsid w:val="00B90885"/>
    <w:rsid w:val="00B921B3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A7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373"/>
    <w:rsid w:val="00D17C3C"/>
    <w:rsid w:val="00D26B2C"/>
    <w:rsid w:val="00D352C9"/>
    <w:rsid w:val="00D40EDD"/>
    <w:rsid w:val="00D425B2"/>
    <w:rsid w:val="00D428D6"/>
    <w:rsid w:val="00D45BF4"/>
    <w:rsid w:val="00D47B20"/>
    <w:rsid w:val="00D552B2"/>
    <w:rsid w:val="00D608D1"/>
    <w:rsid w:val="00D74119"/>
    <w:rsid w:val="00D8075B"/>
    <w:rsid w:val="00D83689"/>
    <w:rsid w:val="00D8678B"/>
    <w:rsid w:val="00DA2114"/>
    <w:rsid w:val="00DC7775"/>
    <w:rsid w:val="00DC7B90"/>
    <w:rsid w:val="00DE09C0"/>
    <w:rsid w:val="00DE4A14"/>
    <w:rsid w:val="00DF2A9F"/>
    <w:rsid w:val="00DF320D"/>
    <w:rsid w:val="00DF4C46"/>
    <w:rsid w:val="00DF71C8"/>
    <w:rsid w:val="00E04355"/>
    <w:rsid w:val="00E129B8"/>
    <w:rsid w:val="00E21E7D"/>
    <w:rsid w:val="00E22FBC"/>
    <w:rsid w:val="00E24BF5"/>
    <w:rsid w:val="00E25338"/>
    <w:rsid w:val="00E456B7"/>
    <w:rsid w:val="00E51E44"/>
    <w:rsid w:val="00E63348"/>
    <w:rsid w:val="00E77E88"/>
    <w:rsid w:val="00E8107D"/>
    <w:rsid w:val="00E960BB"/>
    <w:rsid w:val="00EA2074"/>
    <w:rsid w:val="00EA4832"/>
    <w:rsid w:val="00EA4E9D"/>
    <w:rsid w:val="00EB20E8"/>
    <w:rsid w:val="00EB544B"/>
    <w:rsid w:val="00EC4899"/>
    <w:rsid w:val="00ED03AB"/>
    <w:rsid w:val="00ED32D2"/>
    <w:rsid w:val="00EE32DE"/>
    <w:rsid w:val="00EE5457"/>
    <w:rsid w:val="00F05D47"/>
    <w:rsid w:val="00F070AB"/>
    <w:rsid w:val="00F17567"/>
    <w:rsid w:val="00F2635D"/>
    <w:rsid w:val="00F27A7B"/>
    <w:rsid w:val="00F526AF"/>
    <w:rsid w:val="00F617C3"/>
    <w:rsid w:val="00F7066B"/>
    <w:rsid w:val="00F821E2"/>
    <w:rsid w:val="00F83B28"/>
    <w:rsid w:val="00FA3F3A"/>
    <w:rsid w:val="00FA46E5"/>
    <w:rsid w:val="00FB7DBA"/>
    <w:rsid w:val="00FC1C25"/>
    <w:rsid w:val="00FC3F45"/>
    <w:rsid w:val="00FD503F"/>
    <w:rsid w:val="00FD7589"/>
    <w:rsid w:val="00FF016A"/>
    <w:rsid w:val="00FF1401"/>
    <w:rsid w:val="00FF1424"/>
    <w:rsid w:val="00FF5E7D"/>
    <w:rsid w:val="071E418B"/>
    <w:rsid w:val="20C0434D"/>
    <w:rsid w:val="4952218F"/>
    <w:rsid w:val="6B859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FEEC"/>
  <w15:docId w15:val="{567CB88D-FE47-4134-8645-68DAC8060C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A6632E-BC3D-40DD-B698-D621C3AB2E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47D113-974C-4A47-8369-D8A261A76C05}"/>
</file>

<file path=customXml/itemProps3.xml><?xml version="1.0" encoding="utf-8"?>
<ds:datastoreItem xmlns:ds="http://schemas.openxmlformats.org/officeDocument/2006/customXml" ds:itemID="{7630BDD8-6500-4290-9726-5FC43A04AF53}"/>
</file>

<file path=customXml/itemProps4.xml><?xml version="1.0" encoding="utf-8"?>
<ds:datastoreItem xmlns:ds="http://schemas.openxmlformats.org/officeDocument/2006/customXml" ds:itemID="{F4618A01-DCF1-48FB-BC0B-0568CDD761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41</cp:revision>
  <cp:lastPrinted>2019-02-06T12:12:00Z</cp:lastPrinted>
  <dcterms:created xsi:type="dcterms:W3CDTF">2019-11-02T11:59:00Z</dcterms:created>
  <dcterms:modified xsi:type="dcterms:W3CDTF">2026-03-13T13:49:34Z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